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AAB" w:rsidRDefault="00425AAB" w:rsidP="00425A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MARSTHALL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25AAB" w:rsidRDefault="00425AAB" w:rsidP="00425A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Royston, Cambridgeshire. Yeoman.</w:t>
      </w:r>
    </w:p>
    <w:p w:rsidR="00425AAB" w:rsidRDefault="00425AAB" w:rsidP="00425AAB">
      <w:pPr>
        <w:rPr>
          <w:rFonts w:ascii="Times New Roman" w:hAnsi="Times New Roman" w:cs="Times New Roman"/>
        </w:rPr>
      </w:pPr>
    </w:p>
    <w:p w:rsidR="00425AAB" w:rsidRDefault="00425AAB" w:rsidP="00425AAB">
      <w:pPr>
        <w:rPr>
          <w:rFonts w:ascii="Times New Roman" w:hAnsi="Times New Roman" w:cs="Times New Roman"/>
        </w:rPr>
      </w:pPr>
    </w:p>
    <w:p w:rsidR="00425AAB" w:rsidRDefault="00425AAB" w:rsidP="00425A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Hugh </w:t>
      </w:r>
      <w:proofErr w:type="spellStart"/>
      <w:r>
        <w:rPr>
          <w:rFonts w:ascii="Times New Roman" w:hAnsi="Times New Roman" w:cs="Times New Roman"/>
        </w:rPr>
        <w:t>Bostoke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Bocher</w:t>
      </w:r>
      <w:proofErr w:type="spellEnd"/>
      <w:r>
        <w:rPr>
          <w:rFonts w:ascii="Times New Roman" w:hAnsi="Times New Roman" w:cs="Times New Roman"/>
        </w:rPr>
        <w:t>(q.v.) brought a plaint of debt against</w:t>
      </w:r>
    </w:p>
    <w:p w:rsidR="00425AAB" w:rsidRDefault="00425AAB" w:rsidP="00425A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Roger </w:t>
      </w:r>
      <w:proofErr w:type="spellStart"/>
      <w:r>
        <w:rPr>
          <w:rFonts w:ascii="Times New Roman" w:hAnsi="Times New Roman" w:cs="Times New Roman"/>
        </w:rPr>
        <w:t>Honet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Ickleton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 of Sawston(q.v.).</w:t>
      </w:r>
    </w:p>
    <w:p w:rsidR="00425AAB" w:rsidRDefault="00425AAB" w:rsidP="00425A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25AAB" w:rsidRDefault="00425AAB" w:rsidP="00425AAB">
      <w:pPr>
        <w:rPr>
          <w:rFonts w:ascii="Times New Roman" w:hAnsi="Times New Roman" w:cs="Times New Roman"/>
        </w:rPr>
      </w:pPr>
    </w:p>
    <w:p w:rsidR="00425AAB" w:rsidRDefault="00425AAB" w:rsidP="00425AAB">
      <w:pPr>
        <w:rPr>
          <w:rFonts w:ascii="Times New Roman" w:hAnsi="Times New Roman" w:cs="Times New Roman"/>
        </w:rPr>
      </w:pPr>
    </w:p>
    <w:p w:rsidR="00425AAB" w:rsidRDefault="00425AAB" w:rsidP="00425A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425A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AAB" w:rsidRDefault="00425AAB" w:rsidP="00E71FC3">
      <w:r>
        <w:separator/>
      </w:r>
    </w:p>
  </w:endnote>
  <w:endnote w:type="continuationSeparator" w:id="0">
    <w:p w:rsidR="00425AAB" w:rsidRDefault="00425AA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AAB" w:rsidRDefault="00425AAB" w:rsidP="00E71FC3">
      <w:r>
        <w:separator/>
      </w:r>
    </w:p>
  </w:footnote>
  <w:footnote w:type="continuationSeparator" w:id="0">
    <w:p w:rsidR="00425AAB" w:rsidRDefault="00425AA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AB"/>
    <w:rsid w:val="001A7C09"/>
    <w:rsid w:val="00425AA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5202A-77D0-4AB8-8759-8ABE5FC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25AA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2017-03-13T22:28:00Z</dcterms:created>
  <dcterms:modified xsi:type="dcterms:W3CDTF">2017-03-13T22:28:00Z</dcterms:modified>
</cp:coreProperties>
</file>